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162D4" w:rsidP="00E71FC3">
      <w:pPr>
        <w:pStyle w:val="NoSpacing"/>
      </w:pPr>
      <w:r>
        <w:rPr>
          <w:u w:val="single"/>
        </w:rPr>
        <w:t>Henry SOMERS</w:t>
      </w:r>
      <w:r>
        <w:t xml:space="preserve">      (fl.1438-9)</w:t>
      </w:r>
    </w:p>
    <w:p w:rsidR="005162D4" w:rsidRDefault="005162D4" w:rsidP="00E71FC3">
      <w:pPr>
        <w:pStyle w:val="NoSpacing"/>
      </w:pPr>
      <w:r>
        <w:t>of Cambridge University.</w:t>
      </w:r>
    </w:p>
    <w:p w:rsidR="005162D4" w:rsidRDefault="005162D4" w:rsidP="00E71FC3">
      <w:pPr>
        <w:pStyle w:val="NoSpacing"/>
      </w:pPr>
    </w:p>
    <w:p w:rsidR="005162D4" w:rsidRDefault="005162D4" w:rsidP="00E71FC3">
      <w:pPr>
        <w:pStyle w:val="NoSpacing"/>
      </w:pPr>
    </w:p>
    <w:p w:rsidR="005162D4" w:rsidRDefault="005162D4" w:rsidP="00E71FC3">
      <w:pPr>
        <w:pStyle w:val="NoSpacing"/>
      </w:pPr>
      <w:r>
        <w:t xml:space="preserve">        1438-9</w:t>
      </w:r>
      <w:r>
        <w:tab/>
        <w:t>He was a resident pensioner at Peterhouse Hall.</w:t>
      </w:r>
    </w:p>
    <w:p w:rsidR="005162D4" w:rsidRDefault="005162D4" w:rsidP="00E71FC3">
      <w:pPr>
        <w:pStyle w:val="NoSpacing"/>
      </w:pPr>
      <w:r>
        <w:tab/>
      </w:r>
      <w:r>
        <w:tab/>
        <w:t>(Alumni Cantab. vol.1 part 4 p.121)</w:t>
      </w:r>
    </w:p>
    <w:p w:rsidR="005162D4" w:rsidRDefault="005162D4" w:rsidP="00E71FC3">
      <w:pPr>
        <w:pStyle w:val="NoSpacing"/>
      </w:pPr>
    </w:p>
    <w:p w:rsidR="005162D4" w:rsidRDefault="005162D4" w:rsidP="00E71FC3">
      <w:pPr>
        <w:pStyle w:val="NoSpacing"/>
      </w:pPr>
    </w:p>
    <w:p w:rsidR="005162D4" w:rsidRPr="005162D4" w:rsidRDefault="005162D4" w:rsidP="00E71FC3">
      <w:pPr>
        <w:pStyle w:val="NoSpacing"/>
      </w:pPr>
      <w:r>
        <w:t>9 August 2017</w:t>
      </w:r>
      <w:bookmarkStart w:id="0" w:name="_GoBack"/>
      <w:bookmarkEnd w:id="0"/>
    </w:p>
    <w:sectPr w:rsidR="005162D4" w:rsidRPr="005162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2D4" w:rsidRDefault="005162D4" w:rsidP="00E71FC3">
      <w:pPr>
        <w:spacing w:after="0" w:line="240" w:lineRule="auto"/>
      </w:pPr>
      <w:r>
        <w:separator/>
      </w:r>
    </w:p>
  </w:endnote>
  <w:endnote w:type="continuationSeparator" w:id="0">
    <w:p w:rsidR="005162D4" w:rsidRDefault="005162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2D4" w:rsidRDefault="005162D4" w:rsidP="00E71FC3">
      <w:pPr>
        <w:spacing w:after="0" w:line="240" w:lineRule="auto"/>
      </w:pPr>
      <w:r>
        <w:separator/>
      </w:r>
    </w:p>
  </w:footnote>
  <w:footnote w:type="continuationSeparator" w:id="0">
    <w:p w:rsidR="005162D4" w:rsidRDefault="005162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2D4"/>
    <w:rsid w:val="001A7C09"/>
    <w:rsid w:val="005162D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4F47B"/>
  <w15:chartTrackingRefBased/>
  <w15:docId w15:val="{9D52E65C-86C0-4BE9-93C9-5FB281B37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2017-08-09T20:46:00Z</dcterms:created>
  <dcterms:modified xsi:type="dcterms:W3CDTF">2017-08-09T20:48:00Z</dcterms:modified>
</cp:coreProperties>
</file>